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64E96" w14:textId="07886C45" w:rsidR="00AD50BF" w:rsidRPr="00952552" w:rsidRDefault="00DD5135" w:rsidP="000A3DCD">
      <w:pPr>
        <w:pStyle w:val="Header"/>
        <w:tabs>
          <w:tab w:val="right" w:pos="9356"/>
        </w:tabs>
        <w:spacing w:line="240" w:lineRule="auto"/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17AE54A2" wp14:editId="15F17BDC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952552" w:rsidRDefault="0058060A" w:rsidP="0058060A">
      <w:pPr>
        <w:pStyle w:val="Title"/>
        <w:jc w:val="center"/>
        <w:rPr>
          <w:rFonts w:cs="Arial"/>
        </w:rPr>
      </w:pPr>
      <w:r w:rsidRPr="00952552">
        <w:rPr>
          <w:rFonts w:cs="Arial"/>
        </w:rPr>
        <w:t>Liaison Statement</w:t>
      </w:r>
    </w:p>
    <w:p w14:paraId="42264E98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52552" w14:paraId="42264E9B" w14:textId="77777777" w:rsidTr="40ADE9A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952552" w:rsidRDefault="00A74A54" w:rsidP="0058060A">
            <w:pPr>
              <w:pStyle w:val="TableHeader"/>
            </w:pPr>
            <w:r w:rsidRPr="00952552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993F11E" w:rsidR="00A74A54" w:rsidRPr="00952552" w:rsidRDefault="00274704" w:rsidP="40ADE9AD">
            <w:pPr>
              <w:pStyle w:val="TableText"/>
              <w:rPr>
                <w:rFonts w:cs="Arial"/>
              </w:rPr>
            </w:pPr>
            <w:r>
              <w:rPr>
                <w:rFonts w:cs="Arial"/>
                <w:color w:val="000000" w:themeColor="text1"/>
                <w:sz w:val="22"/>
              </w:rPr>
              <w:t>Solution for multiple SEPPs per PLMN requested</w:t>
            </w:r>
          </w:p>
        </w:tc>
      </w:tr>
    </w:tbl>
    <w:p w14:paraId="42264E9C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952552" w:rsidRDefault="0058060A" w:rsidP="0058060A">
            <w:pPr>
              <w:pStyle w:val="TableHeader"/>
            </w:pPr>
            <w:r w:rsidRPr="00952552">
              <w:t>Source Meeting Information</w:t>
            </w:r>
          </w:p>
        </w:tc>
      </w:tr>
      <w:tr w:rsidR="0058060A" w:rsidRPr="00952552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Location</w:t>
            </w:r>
          </w:p>
        </w:tc>
      </w:tr>
      <w:tr w:rsidR="0090726B" w:rsidRPr="0095255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53CBB09A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 #4</w:t>
            </w:r>
            <w:r w:rsidR="00274704">
              <w:rPr>
                <w:rFonts w:eastAsia="MS Mincho" w:cs="Arial"/>
                <w:lang w:eastAsia="ja-JP"/>
              </w:rPr>
              <w:t>9</w:t>
            </w:r>
          </w:p>
        </w:tc>
        <w:tc>
          <w:tcPr>
            <w:tcW w:w="2863" w:type="dxa"/>
          </w:tcPr>
          <w:p w14:paraId="42264EA4" w14:textId="3F0D74C6" w:rsidR="0090726B" w:rsidRPr="00952552" w:rsidRDefault="00274704" w:rsidP="0090726B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10</w:t>
            </w:r>
            <w:r w:rsidR="0090726B" w:rsidRPr="00112E2C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June</w:t>
            </w:r>
            <w:r w:rsidR="0090726B" w:rsidRPr="00112E2C">
              <w:rPr>
                <w:rFonts w:eastAsia="MS Mincho" w:cs="Arial"/>
                <w:lang w:eastAsia="ja-JP"/>
              </w:rPr>
              <w:t xml:space="preserve"> 202</w:t>
            </w:r>
            <w:r>
              <w:rPr>
                <w:rFonts w:eastAsia="MS Mincho" w:cs="Arial"/>
                <w:lang w:eastAsia="ja-JP"/>
              </w:rPr>
              <w:t>4</w:t>
            </w:r>
          </w:p>
        </w:tc>
        <w:tc>
          <w:tcPr>
            <w:tcW w:w="3373" w:type="dxa"/>
          </w:tcPr>
          <w:p w14:paraId="42264EA5" w14:textId="3701709A" w:rsidR="0090726B" w:rsidRPr="00952552" w:rsidRDefault="00274704" w:rsidP="0090726B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A9" w14:textId="77777777" w:rsidTr="40ADE9AD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952552" w:rsidRDefault="0058060A" w:rsidP="0058060A">
            <w:pPr>
              <w:pStyle w:val="TableHeader"/>
            </w:pPr>
            <w:r w:rsidRPr="00952552">
              <w:t>Document Details</w:t>
            </w:r>
          </w:p>
        </w:tc>
      </w:tr>
      <w:tr w:rsidR="0058060A" w:rsidRPr="00952552" w14:paraId="42264EAD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Author:</w:t>
            </w:r>
          </w:p>
        </w:tc>
      </w:tr>
      <w:tr w:rsidR="0058060A" w:rsidRPr="00952552" w14:paraId="42264EB1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E5CF3A1" w:rsidR="00034316" w:rsidRPr="00952552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  <w:r w:rsidR="00771B1E" w:rsidRPr="00952552">
              <w:rPr>
                <w:rFonts w:eastAsia="MS Mincho" w:cs="Arial"/>
                <w:lang w:eastAsia="ja-JP"/>
              </w:rPr>
              <w:t xml:space="preserve"> Doc</w:t>
            </w:r>
            <w:r w:rsidR="0069118A" w:rsidRPr="00952552">
              <w:rPr>
                <w:rFonts w:eastAsia="MS Mincho" w:cs="Arial"/>
                <w:lang w:eastAsia="ja-JP"/>
              </w:rPr>
              <w:t xml:space="preserve"> 4</w:t>
            </w:r>
            <w:r w:rsidR="00274704">
              <w:rPr>
                <w:rFonts w:eastAsia="MS Mincho" w:cs="Arial"/>
                <w:lang w:eastAsia="ja-JP"/>
              </w:rPr>
              <w:t>9</w:t>
            </w:r>
            <w:r w:rsidR="00771B1E" w:rsidRPr="00952552">
              <w:rPr>
                <w:rFonts w:eastAsia="MS Mincho" w:cs="Arial"/>
                <w:lang w:eastAsia="ja-JP"/>
              </w:rPr>
              <w:t>_</w:t>
            </w:r>
            <w:r w:rsidR="009F443D">
              <w:rPr>
                <w:rFonts w:eastAsia="MS Mincho" w:cs="Arial"/>
                <w:lang w:eastAsia="ja-JP"/>
              </w:rPr>
              <w:t>006</w:t>
            </w:r>
          </w:p>
        </w:tc>
        <w:tc>
          <w:tcPr>
            <w:tcW w:w="2863" w:type="dxa"/>
          </w:tcPr>
          <w:p w14:paraId="42264EAF" w14:textId="35C292E3" w:rsidR="0058060A" w:rsidRPr="00952552" w:rsidRDefault="00274704" w:rsidP="001202FC">
            <w:pPr>
              <w:pStyle w:val="TableText"/>
              <w:rPr>
                <w:rFonts w:cs="Arial"/>
                <w:iCs/>
              </w:rPr>
            </w:pPr>
            <w:r>
              <w:rPr>
                <w:rFonts w:eastAsia="MS Mincho" w:cs="Arial"/>
                <w:iCs/>
                <w:lang w:eastAsia="ja-JP"/>
              </w:rPr>
              <w:t>25</w:t>
            </w:r>
            <w:r w:rsidR="0090726B" w:rsidRPr="00112E2C">
              <w:rPr>
                <w:rFonts w:eastAsia="MS Mincho" w:cs="Arial"/>
                <w:iCs/>
                <w:lang w:eastAsia="ja-JP"/>
              </w:rPr>
              <w:t xml:space="preserve"> </w:t>
            </w:r>
            <w:r>
              <w:rPr>
                <w:rFonts w:eastAsia="MS Mincho" w:cs="Arial"/>
                <w:iCs/>
                <w:lang w:eastAsia="ja-JP"/>
              </w:rPr>
              <w:t xml:space="preserve">April </w:t>
            </w:r>
            <w:r w:rsidR="0090726B" w:rsidRPr="00112E2C">
              <w:rPr>
                <w:rFonts w:eastAsia="MS Mincho" w:cs="Arial"/>
                <w:iCs/>
                <w:lang w:eastAsia="ja-JP"/>
              </w:rPr>
              <w:t>202</w:t>
            </w:r>
            <w:r>
              <w:rPr>
                <w:rFonts w:eastAsia="MS Mincho" w:cs="Arial"/>
                <w:iCs/>
                <w:lang w:eastAsia="ja-JP"/>
              </w:rPr>
              <w:t>4</w:t>
            </w:r>
          </w:p>
        </w:tc>
        <w:tc>
          <w:tcPr>
            <w:tcW w:w="3373" w:type="dxa"/>
          </w:tcPr>
          <w:p w14:paraId="42264EB0" w14:textId="1E7CC464" w:rsidR="0058060A" w:rsidRPr="00952552" w:rsidRDefault="00274704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>
              <w:rPr>
                <w:rFonts w:eastAsia="MS Mincho" w:cs="Arial"/>
                <w:iCs/>
                <w:lang w:eastAsia="ja-JP"/>
              </w:rPr>
              <w:t xml:space="preserve">Sven </w:t>
            </w:r>
            <w:proofErr w:type="spellStart"/>
            <w:r>
              <w:rPr>
                <w:rFonts w:eastAsia="MS Mincho" w:cs="Arial"/>
                <w:iCs/>
                <w:lang w:eastAsia="ja-JP"/>
              </w:rPr>
              <w:t>Lachmund</w:t>
            </w:r>
            <w:proofErr w:type="spellEnd"/>
            <w:r>
              <w:rPr>
                <w:rFonts w:eastAsia="MS Mincho" w:cs="Arial"/>
                <w:iCs/>
                <w:lang w:eastAsia="ja-JP"/>
              </w:rPr>
              <w:t xml:space="preserve">, Martin </w:t>
            </w:r>
            <w:proofErr w:type="spellStart"/>
            <w:r>
              <w:rPr>
                <w:rFonts w:eastAsia="MS Mincho" w:cs="Arial"/>
                <w:iCs/>
                <w:lang w:eastAsia="ja-JP"/>
              </w:rPr>
              <w:t>Pisoke</w:t>
            </w:r>
            <w:proofErr w:type="spellEnd"/>
          </w:p>
        </w:tc>
      </w:tr>
      <w:tr w:rsidR="0058060A" w:rsidRPr="00952552" w14:paraId="42264EB5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Liaison Statement Contact</w:t>
            </w:r>
          </w:p>
        </w:tc>
      </w:tr>
      <w:tr w:rsidR="0058060A" w:rsidRPr="00952552" w14:paraId="42264EB9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952552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952552" w:rsidRDefault="009A4AFD" w:rsidP="40ADE9AD">
            <w:pPr>
              <w:pStyle w:val="TableText"/>
              <w:rPr>
                <w:rFonts w:eastAsia="MS Mincho" w:cs="Arial"/>
                <w:lang w:eastAsia="ja-JP"/>
              </w:rPr>
            </w:pPr>
            <w:r w:rsidRPr="40ADE9AD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GSMA</w:t>
            </w:r>
            <w:r w:rsidR="00034316" w:rsidRPr="00952552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952552" w14:paraId="42264EBC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952552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952552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952552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952552" w:rsidRDefault="0058060A" w:rsidP="0058060A">
            <w:pPr>
              <w:pStyle w:val="TableHeader"/>
            </w:pPr>
            <w:r w:rsidRPr="00952552">
              <w:t>Action Required by Recipient</w:t>
            </w:r>
          </w:p>
        </w:tc>
      </w:tr>
      <w:tr w:rsidR="0058060A" w:rsidRPr="00952552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F51BCCA" w:rsidR="0058060A" w:rsidRPr="00952552" w:rsidRDefault="00274704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none</w:t>
            </w:r>
          </w:p>
        </w:tc>
      </w:tr>
      <w:tr w:rsidR="0058060A" w:rsidRPr="002363D0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79738CB" w:rsidR="0058060A" w:rsidRPr="00952552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952552">
              <w:rPr>
                <w:rFonts w:eastAsia="MS Mincho" w:cs="Arial"/>
                <w:lang w:val="fr-BE" w:eastAsia="ja-JP"/>
              </w:rPr>
              <w:t>3GPP</w:t>
            </w:r>
            <w:r w:rsidR="00201177" w:rsidRPr="00952552">
              <w:rPr>
                <w:rFonts w:eastAsia="MS Mincho" w:cs="Arial"/>
                <w:lang w:val="fr-BE" w:eastAsia="ja-JP"/>
              </w:rPr>
              <w:t> </w:t>
            </w:r>
            <w:r w:rsidR="00922F10">
              <w:rPr>
                <w:rFonts w:eastAsia="MS Mincho" w:cs="Arial"/>
                <w:lang w:val="fr-BE" w:eastAsia="ja-JP"/>
              </w:rPr>
              <w:t xml:space="preserve"> </w:t>
            </w:r>
            <w:r w:rsidR="00274704">
              <w:rPr>
                <w:rFonts w:eastAsia="MS Mincho" w:cs="Arial"/>
                <w:lang w:val="fr-BE" w:eastAsia="ja-JP"/>
              </w:rPr>
              <w:t xml:space="preserve">TSG </w:t>
            </w:r>
            <w:r w:rsidR="00922F10">
              <w:rPr>
                <w:rFonts w:eastAsia="MS Mincho" w:cs="Arial"/>
                <w:lang w:val="fr-BE" w:eastAsia="ja-JP"/>
              </w:rPr>
              <w:t>CT4</w:t>
            </w:r>
          </w:p>
        </w:tc>
      </w:tr>
    </w:tbl>
    <w:p w14:paraId="303CC202" w14:textId="2CF5E0FA" w:rsidR="006836D1" w:rsidRDefault="006836D1" w:rsidP="0090726B">
      <w:pPr>
        <w:pStyle w:val="NormalParagraph"/>
        <w:rPr>
          <w:rFonts w:cs="Arial"/>
          <w:lang w:val="fr-BE"/>
        </w:rPr>
      </w:pPr>
      <w:r>
        <w:rPr>
          <w:rFonts w:cs="Arial"/>
          <w:lang w:val="fr-BE"/>
        </w:rPr>
        <w:br w:type="page"/>
      </w:r>
    </w:p>
    <w:p w14:paraId="17B4933F" w14:textId="120FEBDB" w:rsidR="003B732F" w:rsidRPr="00952552" w:rsidRDefault="008D2249" w:rsidP="00B107DC">
      <w:pPr>
        <w:pStyle w:val="Heading1"/>
        <w:rPr>
          <w:b w:val="0"/>
          <w:bCs w:val="0"/>
          <w:szCs w:val="28"/>
          <w:lang w:eastAsia="ja-JP"/>
        </w:rPr>
      </w:pPr>
      <w:r w:rsidRPr="00952552">
        <w:rPr>
          <w:szCs w:val="28"/>
          <w:lang w:eastAsia="ja-JP"/>
        </w:rPr>
        <w:lastRenderedPageBreak/>
        <w:t>Introduction</w:t>
      </w:r>
    </w:p>
    <w:p w14:paraId="58120FCF" w14:textId="3E997CF0" w:rsidR="00746FB7" w:rsidRPr="00460AF4" w:rsidRDefault="67759F94" w:rsidP="00274704">
      <w:pPr>
        <w:pStyle w:val="NormalParagraph"/>
        <w:rPr>
          <w:rFonts w:cs="Arial"/>
          <w:color w:val="000000" w:themeColor="text1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</w:t>
      </w:r>
      <w:r w:rsidR="00274704">
        <w:rPr>
          <w:rFonts w:cs="Arial"/>
          <w:lang w:eastAsia="en-US" w:bidi="bn-BD"/>
        </w:rPr>
        <w:t xml:space="preserve">has identified that there are cases in which a single PLMN may </w:t>
      </w:r>
      <w:r w:rsidR="005C3E8B">
        <w:rPr>
          <w:rFonts w:cs="Arial"/>
          <w:lang w:eastAsia="en-US" w:bidi="bn-BD"/>
        </w:rPr>
        <w:t>deploy multiple</w:t>
      </w:r>
      <w:r w:rsidR="00274704">
        <w:rPr>
          <w:rFonts w:cs="Arial"/>
          <w:lang w:eastAsia="en-US" w:bidi="bn-BD"/>
        </w:rPr>
        <w:t xml:space="preserve"> SEPPs for </w:t>
      </w:r>
      <w:r w:rsidR="005C3E8B">
        <w:rPr>
          <w:rFonts w:cs="Arial"/>
          <w:lang w:eastAsia="en-US" w:bidi="bn-BD"/>
        </w:rPr>
        <w:t>a variety of reasons</w:t>
      </w:r>
      <w:r w:rsidR="00274704">
        <w:rPr>
          <w:rFonts w:cs="Arial"/>
          <w:lang w:eastAsia="en-US" w:bidi="bn-BD"/>
        </w:rPr>
        <w:t xml:space="preserve">. For example, a PLMN operator could decide to connect to some roaming partners via </w:t>
      </w:r>
      <w:r w:rsidR="00B04050">
        <w:rPr>
          <w:rFonts w:cs="Arial"/>
          <w:lang w:eastAsia="en-US" w:bidi="bn-BD"/>
        </w:rPr>
        <w:t xml:space="preserve">one </w:t>
      </w:r>
      <w:r w:rsidR="00274704">
        <w:rPr>
          <w:rFonts w:cs="Arial"/>
          <w:lang w:eastAsia="en-US" w:bidi="bn-BD"/>
        </w:rPr>
        <w:t xml:space="preserve">SEPP, and to other roaming partners via a </w:t>
      </w:r>
      <w:r w:rsidR="00B04050">
        <w:rPr>
          <w:rFonts w:cs="Arial"/>
          <w:lang w:eastAsia="en-US" w:bidi="bn-BD"/>
        </w:rPr>
        <w:t xml:space="preserve">different </w:t>
      </w:r>
      <w:r w:rsidR="00274704">
        <w:rPr>
          <w:rFonts w:cs="Arial"/>
          <w:lang w:eastAsia="en-US" w:bidi="bn-BD"/>
        </w:rPr>
        <w:t>SEPP. Both SEPPs would represent the PLMN and therefore be responsible for the same PLMN ID(s)</w:t>
      </w:r>
      <w:r w:rsidR="00151501">
        <w:rPr>
          <w:rFonts w:cs="Arial"/>
          <w:lang w:eastAsia="en-US" w:bidi="bn-BD"/>
        </w:rPr>
        <w:t>.</w:t>
      </w:r>
      <w:r w:rsidR="00274704">
        <w:rPr>
          <w:rFonts w:cs="Arial"/>
          <w:lang w:eastAsia="en-US" w:bidi="bn-BD"/>
        </w:rPr>
        <w:t xml:space="preserve"> </w:t>
      </w:r>
      <w:r w:rsidR="00151501">
        <w:rPr>
          <w:rFonts w:cs="Arial"/>
          <w:lang w:eastAsia="en-US" w:bidi="bn-BD"/>
        </w:rPr>
        <w:t>B</w:t>
      </w:r>
      <w:r w:rsidR="00274704">
        <w:rPr>
          <w:rFonts w:cs="Arial"/>
          <w:lang w:eastAsia="en-US" w:bidi="bn-BD"/>
        </w:rPr>
        <w:t>ut depending on the roaming partner the PLMN operator that runs the responding SEPP may want to direct certain roaming partners to</w:t>
      </w:r>
      <w:r w:rsidR="00BA5F11">
        <w:rPr>
          <w:rFonts w:cs="Arial"/>
          <w:lang w:eastAsia="en-US" w:bidi="bn-BD"/>
        </w:rPr>
        <w:t xml:space="preserve"> a particular SEPP. </w:t>
      </w:r>
      <w:r w:rsidR="005C3E8B" w:rsidRPr="005C3E8B">
        <w:rPr>
          <w:rFonts w:cs="Arial"/>
          <w:lang w:eastAsia="en-US" w:bidi="bn-BD"/>
        </w:rPr>
        <w:t>Other reasons for deployment of multiple SEPPs could be load balancing/failover or traffic prioritisation/routing based on target NFs.</w:t>
      </w:r>
    </w:p>
    <w:p w14:paraId="01D3CB73" w14:textId="30137FEC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Request to 3GPP</w:t>
      </w:r>
      <w:r w:rsidR="00BA5F11">
        <w:rPr>
          <w:color w:val="000000" w:themeColor="text1"/>
        </w:rPr>
        <w:t xml:space="preserve"> TSG CT4</w:t>
      </w:r>
    </w:p>
    <w:p w14:paraId="536C4AEC" w14:textId="77777777" w:rsidR="00BA5F11" w:rsidRDefault="006B02EE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GSMA NG 5GMRR kindly requests 3GPP </w:t>
      </w:r>
      <w:r w:rsidR="00BA5F11">
        <w:rPr>
          <w:rFonts w:cs="Arial"/>
          <w:color w:val="000000" w:themeColor="text1"/>
        </w:rPr>
        <w:t xml:space="preserve">TSG CT4 to define a solution that makes the scenario described above possible. </w:t>
      </w:r>
    </w:p>
    <w:p w14:paraId="3530A39D" w14:textId="215AE412" w:rsidR="006B02EE" w:rsidRPr="00460AF4" w:rsidRDefault="00BA5F11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In the solution, it shall not be necessary to exchange information (e. g. an FQDN) with the roaming partner </w:t>
      </w:r>
      <w:r w:rsidR="005C3E8B">
        <w:rPr>
          <w:rFonts w:cs="Arial"/>
          <w:color w:val="000000" w:themeColor="text1"/>
        </w:rPr>
        <w:t>out-of-band</w:t>
      </w:r>
      <w:r>
        <w:rPr>
          <w:rFonts w:cs="Arial"/>
          <w:color w:val="000000" w:themeColor="text1"/>
        </w:rPr>
        <w:t>. The initiating SEPP would always start talking to the responding SEPP by discovering the responding SEPP using DNS procedures as defined in GSMA PRD IR.67</w:t>
      </w:r>
      <w:r w:rsidR="006836D1">
        <w:rPr>
          <w:rFonts w:cs="Arial"/>
          <w:color w:val="000000" w:themeColor="text1"/>
        </w:rPr>
        <w:t xml:space="preserve"> [1]</w:t>
      </w:r>
      <w:r w:rsidR="005C3E8B">
        <w:rPr>
          <w:rFonts w:cs="Arial"/>
          <w:color w:val="000000" w:themeColor="text1"/>
        </w:rPr>
        <w:t>, section 4.19</w:t>
      </w:r>
      <w:r w:rsidR="00092C03">
        <w:rPr>
          <w:rFonts w:cs="Arial"/>
          <w:color w:val="000000" w:themeColor="text1"/>
        </w:rPr>
        <w:t>.2</w:t>
      </w:r>
      <w:r>
        <w:rPr>
          <w:rFonts w:cs="Arial"/>
          <w:color w:val="000000" w:themeColor="text1"/>
        </w:rPr>
        <w:t xml:space="preserve">. </w:t>
      </w:r>
      <w:r w:rsidR="002C59E2">
        <w:rPr>
          <w:rFonts w:cs="Arial"/>
          <w:color w:val="000000" w:themeColor="text1"/>
        </w:rPr>
        <w:t xml:space="preserve">These DNS responses are the same for all roaming partners. </w:t>
      </w:r>
      <w:r w:rsidR="00CF6E71">
        <w:rPr>
          <w:rFonts w:cs="Arial"/>
          <w:color w:val="000000" w:themeColor="text1"/>
        </w:rPr>
        <w:t xml:space="preserve">Thereafter, the responding SEPP should be able to advise the initiating SEPP </w:t>
      </w:r>
      <w:r w:rsidR="002C59E2">
        <w:rPr>
          <w:rFonts w:cs="Arial"/>
          <w:color w:val="000000" w:themeColor="text1"/>
        </w:rPr>
        <w:t xml:space="preserve">individually </w:t>
      </w:r>
      <w:r w:rsidR="00CF6E71">
        <w:rPr>
          <w:rFonts w:cs="Arial"/>
          <w:color w:val="000000" w:themeColor="text1"/>
        </w:rPr>
        <w:t xml:space="preserve">to approach another responding SEPP instead. </w:t>
      </w:r>
    </w:p>
    <w:p w14:paraId="35083ECD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Actions</w:t>
      </w:r>
    </w:p>
    <w:p w14:paraId="185E14B8" w14:textId="36EC5B0F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3GPP </w:t>
      </w:r>
      <w:r w:rsidR="00BA5F11">
        <w:rPr>
          <w:rFonts w:cs="Arial"/>
          <w:color w:val="000000" w:themeColor="text1"/>
        </w:rPr>
        <w:t>TSG CT4</w:t>
      </w:r>
      <w:r w:rsidRPr="00460AF4">
        <w:rPr>
          <w:rFonts w:cs="Arial"/>
          <w:color w:val="000000" w:themeColor="text1"/>
        </w:rPr>
        <w:t xml:space="preserve"> is kindly asked to </w:t>
      </w:r>
      <w:r w:rsidR="00BA5F11">
        <w:rPr>
          <w:rFonts w:cs="Arial"/>
          <w:color w:val="000000" w:themeColor="text1"/>
        </w:rPr>
        <w:t>define the solution asked for by the request above</w:t>
      </w:r>
      <w:r w:rsidRPr="00460AF4">
        <w:rPr>
          <w:rFonts w:cs="Arial"/>
          <w:color w:val="000000" w:themeColor="text1"/>
        </w:rPr>
        <w:t>.</w:t>
      </w:r>
    </w:p>
    <w:p w14:paraId="6C4D8CF1" w14:textId="77777777" w:rsidR="006B02EE" w:rsidRPr="00460AF4" w:rsidRDefault="006B02EE" w:rsidP="006B02EE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460AF4">
        <w:rPr>
          <w:color w:val="000000" w:themeColor="text1"/>
        </w:rPr>
        <w:t>Next meetings</w:t>
      </w:r>
    </w:p>
    <w:p w14:paraId="7AE68DF4" w14:textId="68B066A2" w:rsidR="00922F10" w:rsidRPr="00460AF4" w:rsidRDefault="006B02EE" w:rsidP="006B02EE">
      <w:pPr>
        <w:rPr>
          <w:rFonts w:eastAsiaTheme="minorEastAsia" w:cs="Arial"/>
          <w:color w:val="000000" w:themeColor="text1"/>
          <w:lang w:eastAsia="ja-JP"/>
        </w:rPr>
      </w:pPr>
      <w:r w:rsidRPr="00460AF4">
        <w:rPr>
          <w:rFonts w:eastAsiaTheme="minorEastAsia" w:cs="Arial"/>
          <w:color w:val="000000" w:themeColor="text1"/>
          <w:lang w:eastAsia="ja-JP"/>
        </w:rPr>
        <w:t>5GMRR#</w:t>
      </w:r>
      <w:r w:rsidR="00BA5F11">
        <w:rPr>
          <w:rFonts w:eastAsiaTheme="minorEastAsia" w:cs="Arial"/>
          <w:color w:val="000000" w:themeColor="text1"/>
          <w:lang w:eastAsia="ja-JP"/>
        </w:rPr>
        <w:t>49</w:t>
      </w:r>
      <w:r w:rsidRPr="00460AF4">
        <w:rPr>
          <w:rFonts w:eastAsiaTheme="minorEastAsia" w:cs="Arial"/>
          <w:color w:val="000000" w:themeColor="text1"/>
          <w:lang w:eastAsia="ja-JP"/>
        </w:rPr>
        <w:t>:</w:t>
      </w:r>
      <w:r w:rsidRPr="00460AF4">
        <w:rPr>
          <w:rFonts w:eastAsiaTheme="minorEastAsia" w:cs="Arial"/>
          <w:color w:val="000000" w:themeColor="text1"/>
          <w:lang w:eastAsia="ja-JP"/>
        </w:rPr>
        <w:tab/>
      </w:r>
      <w:r w:rsidR="00922F10" w:rsidRPr="00460AF4">
        <w:rPr>
          <w:rFonts w:eastAsiaTheme="minorEastAsia" w:cs="Arial"/>
          <w:color w:val="000000" w:themeColor="text1"/>
          <w:lang w:eastAsia="ja-JP"/>
        </w:rPr>
        <w:t>1</w:t>
      </w:r>
      <w:r w:rsidR="004B0D88">
        <w:rPr>
          <w:rFonts w:eastAsiaTheme="minorEastAsia" w:cs="Arial"/>
          <w:color w:val="000000" w:themeColor="text1"/>
          <w:lang w:eastAsia="ja-JP"/>
        </w:rPr>
        <w:t>0</w:t>
      </w:r>
      <w:r w:rsidR="00922F10" w:rsidRPr="00460AF4">
        <w:rPr>
          <w:rFonts w:eastAsiaTheme="minorEastAsia" w:cs="Arial"/>
          <w:color w:val="000000" w:themeColor="text1"/>
          <w:lang w:eastAsia="ja-JP"/>
        </w:rPr>
        <w:t xml:space="preserve"> </w:t>
      </w:r>
      <w:r w:rsidR="004B0D88">
        <w:rPr>
          <w:rFonts w:eastAsiaTheme="minorEastAsia" w:cs="Arial"/>
          <w:color w:val="000000" w:themeColor="text1"/>
          <w:lang w:eastAsia="ja-JP"/>
        </w:rPr>
        <w:t>June</w:t>
      </w:r>
      <w:r w:rsidR="00922F10" w:rsidRPr="00460AF4">
        <w:rPr>
          <w:rFonts w:eastAsiaTheme="minorEastAsia" w:cs="Arial"/>
          <w:color w:val="000000" w:themeColor="text1"/>
          <w:lang w:eastAsia="ja-JP"/>
        </w:rPr>
        <w:t xml:space="preserve"> 202</w:t>
      </w:r>
      <w:r w:rsidR="004B0D88">
        <w:rPr>
          <w:rFonts w:eastAsiaTheme="minorEastAsia" w:cs="Arial"/>
          <w:color w:val="000000" w:themeColor="text1"/>
          <w:lang w:eastAsia="ja-JP"/>
        </w:rPr>
        <w:t>4</w:t>
      </w:r>
    </w:p>
    <w:p w14:paraId="7624D8EE" w14:textId="4BC195B9" w:rsidR="006B02EE" w:rsidRPr="00460AF4" w:rsidRDefault="00922F10" w:rsidP="40F817E8">
      <w:pPr>
        <w:rPr>
          <w:rFonts w:eastAsiaTheme="minorEastAsia" w:cs="Arial"/>
          <w:caps/>
          <w:color w:val="000000" w:themeColor="text1"/>
          <w:lang w:eastAsia="ja-JP"/>
        </w:rPr>
      </w:pPr>
      <w:r w:rsidRPr="40F817E8">
        <w:rPr>
          <w:rFonts w:eastAsiaTheme="minorEastAsia" w:cs="Arial"/>
          <w:color w:val="000000" w:themeColor="text1"/>
          <w:lang w:eastAsia="ja-JP"/>
        </w:rPr>
        <w:t>5GMRR#</w:t>
      </w:r>
      <w:r w:rsidR="00BA5F11">
        <w:rPr>
          <w:rFonts w:eastAsiaTheme="minorEastAsia" w:cs="Arial"/>
          <w:color w:val="000000" w:themeColor="text1"/>
          <w:lang w:eastAsia="ja-JP"/>
        </w:rPr>
        <w:t>50</w:t>
      </w:r>
      <w:r w:rsidRPr="40F817E8">
        <w:rPr>
          <w:rFonts w:eastAsiaTheme="minorEastAsia" w:cs="Arial"/>
          <w:color w:val="000000" w:themeColor="text1"/>
          <w:lang w:eastAsia="ja-JP"/>
        </w:rPr>
        <w:t>:</w:t>
      </w:r>
      <w:r>
        <w:tab/>
      </w:r>
      <w:r w:rsidR="004B0D88">
        <w:rPr>
          <w:rFonts w:eastAsiaTheme="minorEastAsia" w:cs="Arial"/>
          <w:color w:val="000000" w:themeColor="text1"/>
          <w:lang w:eastAsia="ja-JP"/>
        </w:rPr>
        <w:t xml:space="preserve">TBD – presumably September </w:t>
      </w:r>
      <w:r w:rsidR="757C4CBF" w:rsidRPr="40F817E8">
        <w:rPr>
          <w:rFonts w:eastAsiaTheme="minorEastAsia" w:cs="Arial"/>
          <w:color w:val="000000" w:themeColor="text1"/>
          <w:lang w:eastAsia="ja-JP"/>
        </w:rPr>
        <w:t>2024</w:t>
      </w:r>
    </w:p>
    <w:p w14:paraId="651C13A0" w14:textId="21990C3C" w:rsidR="006B02EE" w:rsidRDefault="006836D1" w:rsidP="00A648D0">
      <w:pPr>
        <w:pStyle w:val="Heading1"/>
        <w:numPr>
          <w:ilvl w:val="0"/>
          <w:numId w:val="0"/>
        </w:numPr>
        <w:ind w:left="431" w:hanging="431"/>
      </w:pPr>
      <w:r>
        <w:t>References</w:t>
      </w:r>
    </w:p>
    <w:p w14:paraId="7FC8EB21" w14:textId="2B03A015" w:rsidR="006836D1" w:rsidRPr="00460AF4" w:rsidRDefault="006836D1" w:rsidP="008F3D78">
      <w:pPr>
        <w:pStyle w:val="NormalParagraph"/>
        <w:ind w:left="709" w:hanging="709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[1]</w:t>
      </w:r>
      <w:r>
        <w:rPr>
          <w:rFonts w:cs="Arial"/>
          <w:color w:val="000000" w:themeColor="text1"/>
        </w:rPr>
        <w:tab/>
        <w:t xml:space="preserve">GSMA PRD IR.67 </w:t>
      </w:r>
      <w:r w:rsidR="00A648D0" w:rsidRPr="008F3D78">
        <w:rPr>
          <w:rFonts w:cs="Arial"/>
          <w:b/>
          <w:bCs/>
          <w:color w:val="000000" w:themeColor="text1"/>
        </w:rPr>
        <w:t>DNS Guidelines for Service Providers and GRX and IPX</w:t>
      </w:r>
      <w:r w:rsidR="008F3D78">
        <w:rPr>
          <w:rFonts w:cs="Arial"/>
          <w:b/>
          <w:bCs/>
          <w:color w:val="000000" w:themeColor="text1"/>
        </w:rPr>
        <w:t xml:space="preserve"> </w:t>
      </w:r>
      <w:r w:rsidR="00A648D0" w:rsidRPr="008F3D78">
        <w:rPr>
          <w:rFonts w:cs="Arial"/>
          <w:b/>
          <w:bCs/>
          <w:color w:val="000000" w:themeColor="text1"/>
        </w:rPr>
        <w:t>Providers</w:t>
      </w:r>
      <w:r w:rsidR="00A648D0">
        <w:rPr>
          <w:rFonts w:cs="Arial"/>
          <w:color w:val="000000" w:themeColor="text1"/>
        </w:rPr>
        <w:t xml:space="preserve">, </w:t>
      </w:r>
      <w:hyperlink r:id="rId14" w:history="1">
        <w:r w:rsidR="00A648D0" w:rsidRPr="006D27E6">
          <w:rPr>
            <w:rStyle w:val="Hyperlink"/>
            <w:rFonts w:cs="Arial"/>
          </w:rPr>
          <w:t>https://www.gsma.com/newsroom/gsma_resources/httpwww-gsma-comnewsroomwp-contentuploadsir-67-v23-0-pdf/</w:t>
        </w:r>
      </w:hyperlink>
      <w:r w:rsidR="00A648D0">
        <w:rPr>
          <w:rFonts w:cs="Arial"/>
          <w:color w:val="000000" w:themeColor="text1"/>
        </w:rPr>
        <w:t xml:space="preserve"> </w:t>
      </w:r>
    </w:p>
    <w:p w14:paraId="701B88C9" w14:textId="77777777" w:rsidR="00AC4AC2" w:rsidRPr="00952552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952552" w:rsidSect="006676C3">
      <w:headerReference w:type="even" r:id="rId15"/>
      <w:headerReference w:type="default" r:id="rId16"/>
      <w:footerReference w:type="default" r:id="rId17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02E05A" w14:textId="77777777" w:rsidR="00A35E81" w:rsidRDefault="00A35E81">
      <w:r>
        <w:separator/>
      </w:r>
    </w:p>
    <w:p w14:paraId="6465A8E5" w14:textId="77777777" w:rsidR="00A35E81" w:rsidRDefault="00A35E81"/>
    <w:p w14:paraId="2B0D4EFB" w14:textId="77777777" w:rsidR="00A35E81" w:rsidRDefault="00A35E81"/>
    <w:p w14:paraId="389BBB57" w14:textId="77777777" w:rsidR="00A35E81" w:rsidRDefault="00A35E81"/>
    <w:p w14:paraId="496ECF5F" w14:textId="77777777" w:rsidR="00A35E81" w:rsidRDefault="00A35E81"/>
    <w:p w14:paraId="3B165664" w14:textId="77777777" w:rsidR="00A35E81" w:rsidRDefault="00A35E81"/>
    <w:p w14:paraId="62FCFCDD" w14:textId="77777777" w:rsidR="00A35E81" w:rsidRDefault="00A35E81"/>
    <w:p w14:paraId="1E7D8F84" w14:textId="77777777" w:rsidR="00A35E81" w:rsidRDefault="00A35E81"/>
    <w:p w14:paraId="51F77DA3" w14:textId="77777777" w:rsidR="00A35E81" w:rsidRDefault="00A35E81"/>
  </w:endnote>
  <w:endnote w:type="continuationSeparator" w:id="0">
    <w:p w14:paraId="59896F0B" w14:textId="77777777" w:rsidR="00A35E81" w:rsidRDefault="00A35E81">
      <w:r>
        <w:continuationSeparator/>
      </w:r>
    </w:p>
    <w:p w14:paraId="0875ECEA" w14:textId="77777777" w:rsidR="00A35E81" w:rsidRDefault="00A35E81"/>
    <w:p w14:paraId="2F0E8069" w14:textId="77777777" w:rsidR="00A35E81" w:rsidRDefault="00A35E81"/>
    <w:p w14:paraId="5A6106D9" w14:textId="77777777" w:rsidR="00A35E81" w:rsidRDefault="00A35E81"/>
    <w:p w14:paraId="57509057" w14:textId="77777777" w:rsidR="00A35E81" w:rsidRDefault="00A35E81"/>
    <w:p w14:paraId="48BE4DD2" w14:textId="77777777" w:rsidR="00A35E81" w:rsidRDefault="00A35E81"/>
    <w:p w14:paraId="47BC4090" w14:textId="77777777" w:rsidR="00A35E81" w:rsidRDefault="00A35E81"/>
    <w:p w14:paraId="1C05B4E6" w14:textId="77777777" w:rsidR="00A35E81" w:rsidRDefault="00A35E81"/>
    <w:p w14:paraId="21F99434" w14:textId="77777777" w:rsidR="00A35E81" w:rsidRDefault="00A35E81"/>
  </w:endnote>
  <w:endnote w:type="continuationNotice" w:id="1">
    <w:p w14:paraId="59514C9C" w14:textId="77777777" w:rsidR="00A35E81" w:rsidRDefault="00A35E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22CFD" w14:textId="77777777" w:rsidR="00A35E81" w:rsidRDefault="00A35E81">
      <w:r>
        <w:separator/>
      </w:r>
    </w:p>
    <w:p w14:paraId="2DC4CE96" w14:textId="77777777" w:rsidR="00A35E81" w:rsidRDefault="00A35E81"/>
    <w:p w14:paraId="723620D0" w14:textId="77777777" w:rsidR="00A35E81" w:rsidRDefault="00A35E81"/>
    <w:p w14:paraId="2195C0FA" w14:textId="77777777" w:rsidR="00A35E81" w:rsidRDefault="00A35E81"/>
    <w:p w14:paraId="09190294" w14:textId="77777777" w:rsidR="00A35E81" w:rsidRDefault="00A35E81"/>
    <w:p w14:paraId="1F848D62" w14:textId="77777777" w:rsidR="00A35E81" w:rsidRDefault="00A35E81"/>
    <w:p w14:paraId="3B30A31F" w14:textId="77777777" w:rsidR="00A35E81" w:rsidRDefault="00A35E81"/>
    <w:p w14:paraId="53EEB0C8" w14:textId="77777777" w:rsidR="00A35E81" w:rsidRDefault="00A35E81"/>
    <w:p w14:paraId="0700BE4E" w14:textId="77777777" w:rsidR="00A35E81" w:rsidRDefault="00A35E81"/>
  </w:footnote>
  <w:footnote w:type="continuationSeparator" w:id="0">
    <w:p w14:paraId="5D5EDBB6" w14:textId="77777777" w:rsidR="00A35E81" w:rsidRDefault="00A35E81">
      <w:r>
        <w:continuationSeparator/>
      </w:r>
    </w:p>
    <w:p w14:paraId="1B1FB4BA" w14:textId="77777777" w:rsidR="00A35E81" w:rsidRDefault="00A35E81"/>
    <w:p w14:paraId="2A6514B8" w14:textId="77777777" w:rsidR="00A35E81" w:rsidRDefault="00A35E81"/>
    <w:p w14:paraId="02D8A5D2" w14:textId="77777777" w:rsidR="00A35E81" w:rsidRDefault="00A35E81"/>
    <w:p w14:paraId="4C5E2DFF" w14:textId="77777777" w:rsidR="00A35E81" w:rsidRDefault="00A35E81"/>
    <w:p w14:paraId="54177F22" w14:textId="77777777" w:rsidR="00A35E81" w:rsidRDefault="00A35E81"/>
    <w:p w14:paraId="2475109F" w14:textId="77777777" w:rsidR="00A35E81" w:rsidRDefault="00A35E81"/>
    <w:p w14:paraId="3A0B725D" w14:textId="77777777" w:rsidR="00A35E81" w:rsidRDefault="00A35E81"/>
    <w:p w14:paraId="642F2204" w14:textId="77777777" w:rsidR="00A35E81" w:rsidRDefault="00A35E81"/>
  </w:footnote>
  <w:footnote w:type="continuationNotice" w:id="1">
    <w:p w14:paraId="41BE0131" w14:textId="77777777" w:rsidR="00A35E81" w:rsidRDefault="00A35E8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B44EA" w14:textId="4E6A164D" w:rsidR="007255B9" w:rsidRDefault="007255B9" w:rsidP="007255B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#124</w:t>
    </w:r>
    <w:r>
      <w:rPr>
        <w:b/>
        <w:i/>
        <w:noProof/>
        <w:sz w:val="28"/>
      </w:rPr>
      <w:tab/>
    </w:r>
    <w:r>
      <w:rPr>
        <w:b/>
        <w:noProof/>
        <w:sz w:val="24"/>
      </w:rPr>
      <w:t>C4-243</w:t>
    </w:r>
    <w:r>
      <w:rPr>
        <w:b/>
        <w:noProof/>
        <w:sz w:val="24"/>
      </w:rPr>
      <w:t>015</w:t>
    </w:r>
  </w:p>
  <w:p w14:paraId="01EF70FF" w14:textId="77777777" w:rsidR="007255B9" w:rsidRDefault="007255B9" w:rsidP="007255B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Maastricht, Netherlands;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23</w:t>
    </w:r>
    <w:r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August 2024</w:t>
    </w:r>
  </w:p>
  <w:p w14:paraId="59CE9727" w14:textId="77777777" w:rsidR="007255B9" w:rsidRPr="000F4E43" w:rsidRDefault="007255B9" w:rsidP="007255B9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0EC34F3A" w14:textId="0B6AEE39" w:rsidR="00786FAA" w:rsidRDefault="00786FAA" w:rsidP="00786FAA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#123</w:t>
    </w:r>
    <w:r>
      <w:rPr>
        <w:b/>
        <w:i/>
        <w:noProof/>
        <w:sz w:val="28"/>
      </w:rPr>
      <w:tab/>
    </w:r>
    <w:r>
      <w:rPr>
        <w:b/>
        <w:noProof/>
        <w:sz w:val="24"/>
      </w:rPr>
      <w:t>C4-242364</w:t>
    </w:r>
  </w:p>
  <w:p w14:paraId="75C316F2" w14:textId="77777777" w:rsidR="00786FAA" w:rsidRDefault="00786FAA" w:rsidP="00786FAA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Hyderabad, India;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31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May 2024</w:t>
    </w:r>
  </w:p>
  <w:p w14:paraId="58542891" w14:textId="77777777" w:rsidR="00786FAA" w:rsidRPr="000F4E43" w:rsidRDefault="00786FAA" w:rsidP="00786FAA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11D82"/>
    <w:multiLevelType w:val="hybridMultilevel"/>
    <w:tmpl w:val="AC0836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B1488"/>
    <w:multiLevelType w:val="hybridMultilevel"/>
    <w:tmpl w:val="CF72C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0"/>
  </w:num>
  <w:num w:numId="2" w16cid:durableId="2135250343">
    <w:abstractNumId w:val="14"/>
  </w:num>
  <w:num w:numId="3" w16cid:durableId="410469309">
    <w:abstractNumId w:val="13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26"/>
  </w:num>
  <w:num w:numId="8" w16cid:durableId="849372754">
    <w:abstractNumId w:val="28"/>
  </w:num>
  <w:num w:numId="9" w16cid:durableId="185218809">
    <w:abstractNumId w:val="15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9"/>
  </w:num>
  <w:num w:numId="13" w16cid:durableId="512694742">
    <w:abstractNumId w:val="9"/>
  </w:num>
  <w:num w:numId="14" w16cid:durableId="2143619795">
    <w:abstractNumId w:val="24"/>
  </w:num>
  <w:num w:numId="15" w16cid:durableId="1350377667">
    <w:abstractNumId w:val="11"/>
  </w:num>
  <w:num w:numId="16" w16cid:durableId="823862444">
    <w:abstractNumId w:val="20"/>
  </w:num>
  <w:num w:numId="17" w16cid:durableId="176771044">
    <w:abstractNumId w:val="25"/>
  </w:num>
  <w:num w:numId="18" w16cid:durableId="1062289375">
    <w:abstractNumId w:val="18"/>
  </w:num>
  <w:num w:numId="19" w16cid:durableId="1256327512">
    <w:abstractNumId w:val="12"/>
  </w:num>
  <w:num w:numId="20" w16cid:durableId="1402950613">
    <w:abstractNumId w:val="31"/>
  </w:num>
  <w:num w:numId="21" w16cid:durableId="450633515">
    <w:abstractNumId w:val="8"/>
  </w:num>
  <w:num w:numId="22" w16cid:durableId="2054230009">
    <w:abstractNumId w:val="33"/>
  </w:num>
  <w:num w:numId="23" w16cid:durableId="1515461816">
    <w:abstractNumId w:val="29"/>
  </w:num>
  <w:num w:numId="24" w16cid:durableId="1578781421">
    <w:abstractNumId w:val="16"/>
  </w:num>
  <w:num w:numId="25" w16cid:durableId="577439987">
    <w:abstractNumId w:val="32"/>
  </w:num>
  <w:num w:numId="26" w16cid:durableId="323898012">
    <w:abstractNumId w:val="7"/>
  </w:num>
  <w:num w:numId="27" w16cid:durableId="1957448279">
    <w:abstractNumId w:val="10"/>
  </w:num>
  <w:num w:numId="28" w16cid:durableId="1770150869">
    <w:abstractNumId w:val="29"/>
  </w:num>
  <w:num w:numId="29" w16cid:durableId="1910730991">
    <w:abstractNumId w:val="6"/>
  </w:num>
  <w:num w:numId="30" w16cid:durableId="1211068057">
    <w:abstractNumId w:val="5"/>
  </w:num>
  <w:num w:numId="31" w16cid:durableId="95757745">
    <w:abstractNumId w:val="17"/>
  </w:num>
  <w:num w:numId="32" w16cid:durableId="584219986">
    <w:abstractNumId w:val="15"/>
  </w:num>
  <w:num w:numId="33" w16cid:durableId="1153184319">
    <w:abstractNumId w:val="15"/>
  </w:num>
  <w:num w:numId="34" w16cid:durableId="36709895">
    <w:abstractNumId w:val="21"/>
  </w:num>
  <w:num w:numId="35" w16cid:durableId="118767789">
    <w:abstractNumId w:val="29"/>
  </w:num>
  <w:num w:numId="36" w16cid:durableId="1425413966">
    <w:abstractNumId w:val="19"/>
  </w:num>
  <w:num w:numId="37" w16cid:durableId="2036226352">
    <w:abstractNumId w:val="22"/>
  </w:num>
  <w:num w:numId="38" w16cid:durableId="2105567000">
    <w:abstractNumId w:val="29"/>
  </w:num>
  <w:num w:numId="39" w16cid:durableId="11171371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770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42029"/>
    <w:rsid w:val="0004266B"/>
    <w:rsid w:val="00044348"/>
    <w:rsid w:val="00045075"/>
    <w:rsid w:val="000460CB"/>
    <w:rsid w:val="000512A3"/>
    <w:rsid w:val="00053C64"/>
    <w:rsid w:val="00055694"/>
    <w:rsid w:val="0005647E"/>
    <w:rsid w:val="00057122"/>
    <w:rsid w:val="00061C56"/>
    <w:rsid w:val="0006245F"/>
    <w:rsid w:val="00063585"/>
    <w:rsid w:val="00063E5A"/>
    <w:rsid w:val="0006409F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2C03"/>
    <w:rsid w:val="00093416"/>
    <w:rsid w:val="00094106"/>
    <w:rsid w:val="0009410A"/>
    <w:rsid w:val="00096622"/>
    <w:rsid w:val="00096B26"/>
    <w:rsid w:val="00097FBD"/>
    <w:rsid w:val="000A1E09"/>
    <w:rsid w:val="000A3B37"/>
    <w:rsid w:val="000A3CD4"/>
    <w:rsid w:val="000A3DCD"/>
    <w:rsid w:val="000A7FB4"/>
    <w:rsid w:val="000B14A9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1DB2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501"/>
    <w:rsid w:val="00151873"/>
    <w:rsid w:val="00152851"/>
    <w:rsid w:val="00153D4B"/>
    <w:rsid w:val="00156930"/>
    <w:rsid w:val="00157170"/>
    <w:rsid w:val="00160FEF"/>
    <w:rsid w:val="0016171C"/>
    <w:rsid w:val="00170D84"/>
    <w:rsid w:val="00172F4A"/>
    <w:rsid w:val="00175268"/>
    <w:rsid w:val="00176724"/>
    <w:rsid w:val="0017759E"/>
    <w:rsid w:val="00180E91"/>
    <w:rsid w:val="00180EEC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33B8"/>
    <w:rsid w:val="001E44C9"/>
    <w:rsid w:val="001E608E"/>
    <w:rsid w:val="001E783B"/>
    <w:rsid w:val="001F0B8D"/>
    <w:rsid w:val="001F1CA8"/>
    <w:rsid w:val="001F4FC2"/>
    <w:rsid w:val="001F4FEB"/>
    <w:rsid w:val="00201177"/>
    <w:rsid w:val="0020452B"/>
    <w:rsid w:val="0020565C"/>
    <w:rsid w:val="00206D44"/>
    <w:rsid w:val="00214BC2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63D0"/>
    <w:rsid w:val="00236965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2FCD"/>
    <w:rsid w:val="002530B6"/>
    <w:rsid w:val="00253B96"/>
    <w:rsid w:val="00257BC3"/>
    <w:rsid w:val="00261762"/>
    <w:rsid w:val="00261EC4"/>
    <w:rsid w:val="0026415B"/>
    <w:rsid w:val="00267AAC"/>
    <w:rsid w:val="00272037"/>
    <w:rsid w:val="00273287"/>
    <w:rsid w:val="00274694"/>
    <w:rsid w:val="00274704"/>
    <w:rsid w:val="002777C6"/>
    <w:rsid w:val="002801DC"/>
    <w:rsid w:val="00281D6A"/>
    <w:rsid w:val="00281DD2"/>
    <w:rsid w:val="002828FC"/>
    <w:rsid w:val="00282BA3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B0DA3"/>
    <w:rsid w:val="002B379A"/>
    <w:rsid w:val="002C0B79"/>
    <w:rsid w:val="002C59E2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11DC4"/>
    <w:rsid w:val="00315FBE"/>
    <w:rsid w:val="00317475"/>
    <w:rsid w:val="00324EB0"/>
    <w:rsid w:val="0032560F"/>
    <w:rsid w:val="00327828"/>
    <w:rsid w:val="00332A7A"/>
    <w:rsid w:val="00337A8E"/>
    <w:rsid w:val="003411C5"/>
    <w:rsid w:val="003414DD"/>
    <w:rsid w:val="00341887"/>
    <w:rsid w:val="00341C1B"/>
    <w:rsid w:val="00343311"/>
    <w:rsid w:val="003445EF"/>
    <w:rsid w:val="003458B5"/>
    <w:rsid w:val="00347DA1"/>
    <w:rsid w:val="00350B36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555F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8ED"/>
    <w:rsid w:val="003C6920"/>
    <w:rsid w:val="003D1333"/>
    <w:rsid w:val="003D320C"/>
    <w:rsid w:val="003D377B"/>
    <w:rsid w:val="003D4979"/>
    <w:rsid w:val="003D77F7"/>
    <w:rsid w:val="003E166A"/>
    <w:rsid w:val="003E3023"/>
    <w:rsid w:val="003E500C"/>
    <w:rsid w:val="003E54CB"/>
    <w:rsid w:val="003E54FF"/>
    <w:rsid w:val="003E6887"/>
    <w:rsid w:val="003E6CE2"/>
    <w:rsid w:val="003E6DD1"/>
    <w:rsid w:val="003F3FE4"/>
    <w:rsid w:val="003F45A7"/>
    <w:rsid w:val="003F5817"/>
    <w:rsid w:val="003F70BB"/>
    <w:rsid w:val="003F7AAD"/>
    <w:rsid w:val="0040026D"/>
    <w:rsid w:val="00400663"/>
    <w:rsid w:val="00406A59"/>
    <w:rsid w:val="00406FFE"/>
    <w:rsid w:val="00407165"/>
    <w:rsid w:val="0040764C"/>
    <w:rsid w:val="00410CD0"/>
    <w:rsid w:val="00411204"/>
    <w:rsid w:val="00412D4C"/>
    <w:rsid w:val="00414BBE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0C5F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6B86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AF4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48FE"/>
    <w:rsid w:val="00485709"/>
    <w:rsid w:val="00486AB3"/>
    <w:rsid w:val="00486EE7"/>
    <w:rsid w:val="004918F1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B0D88"/>
    <w:rsid w:val="004B10BD"/>
    <w:rsid w:val="004B175F"/>
    <w:rsid w:val="004B215E"/>
    <w:rsid w:val="004B313B"/>
    <w:rsid w:val="004B4F83"/>
    <w:rsid w:val="004B7996"/>
    <w:rsid w:val="004C06BC"/>
    <w:rsid w:val="004C2301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39F"/>
    <w:rsid w:val="0052752C"/>
    <w:rsid w:val="0053170C"/>
    <w:rsid w:val="005328EE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28D"/>
    <w:rsid w:val="005669A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73"/>
    <w:rsid w:val="00597597"/>
    <w:rsid w:val="005A4F96"/>
    <w:rsid w:val="005B1030"/>
    <w:rsid w:val="005B665E"/>
    <w:rsid w:val="005C15E5"/>
    <w:rsid w:val="005C3E8B"/>
    <w:rsid w:val="005C3EF2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577"/>
    <w:rsid w:val="005D78B8"/>
    <w:rsid w:val="005E059E"/>
    <w:rsid w:val="005E2042"/>
    <w:rsid w:val="005E48D5"/>
    <w:rsid w:val="005E4C8B"/>
    <w:rsid w:val="005E7559"/>
    <w:rsid w:val="005F20EB"/>
    <w:rsid w:val="0060163A"/>
    <w:rsid w:val="0060180A"/>
    <w:rsid w:val="006040C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36D1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97E17"/>
    <w:rsid w:val="006A03EC"/>
    <w:rsid w:val="006A4215"/>
    <w:rsid w:val="006A7B93"/>
    <w:rsid w:val="006B02EE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2FAD"/>
    <w:rsid w:val="006E4318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14D4"/>
    <w:rsid w:val="0071340D"/>
    <w:rsid w:val="007211FA"/>
    <w:rsid w:val="00722A43"/>
    <w:rsid w:val="007236F8"/>
    <w:rsid w:val="007255B9"/>
    <w:rsid w:val="00732682"/>
    <w:rsid w:val="007347FD"/>
    <w:rsid w:val="00734ED9"/>
    <w:rsid w:val="007352B6"/>
    <w:rsid w:val="007373D4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6FAA"/>
    <w:rsid w:val="00787099"/>
    <w:rsid w:val="00787444"/>
    <w:rsid w:val="007876CE"/>
    <w:rsid w:val="00787B18"/>
    <w:rsid w:val="00791C2F"/>
    <w:rsid w:val="00794886"/>
    <w:rsid w:val="00794E39"/>
    <w:rsid w:val="00795CDE"/>
    <w:rsid w:val="007A02F7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ADB"/>
    <w:rsid w:val="007C23C7"/>
    <w:rsid w:val="007C4694"/>
    <w:rsid w:val="007D03D9"/>
    <w:rsid w:val="007D0607"/>
    <w:rsid w:val="007D16BC"/>
    <w:rsid w:val="007D1A21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3EAF"/>
    <w:rsid w:val="007F49BA"/>
    <w:rsid w:val="007F4DC6"/>
    <w:rsid w:val="00801377"/>
    <w:rsid w:val="008048C8"/>
    <w:rsid w:val="00806F99"/>
    <w:rsid w:val="0080743E"/>
    <w:rsid w:val="00807CF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5F4"/>
    <w:rsid w:val="00827AA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064F"/>
    <w:rsid w:val="008552E2"/>
    <w:rsid w:val="00856F2E"/>
    <w:rsid w:val="00861351"/>
    <w:rsid w:val="00861FEB"/>
    <w:rsid w:val="00862718"/>
    <w:rsid w:val="0086488D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A34F0"/>
    <w:rsid w:val="008A3DDA"/>
    <w:rsid w:val="008A52BA"/>
    <w:rsid w:val="008A5A26"/>
    <w:rsid w:val="008A6A6E"/>
    <w:rsid w:val="008B3742"/>
    <w:rsid w:val="008B43F3"/>
    <w:rsid w:val="008B56B7"/>
    <w:rsid w:val="008B637A"/>
    <w:rsid w:val="008C18EF"/>
    <w:rsid w:val="008C3D35"/>
    <w:rsid w:val="008C4B21"/>
    <w:rsid w:val="008C55FD"/>
    <w:rsid w:val="008C589D"/>
    <w:rsid w:val="008D06CE"/>
    <w:rsid w:val="008D10E9"/>
    <w:rsid w:val="008D16BD"/>
    <w:rsid w:val="008D2249"/>
    <w:rsid w:val="008D2657"/>
    <w:rsid w:val="008D2AB1"/>
    <w:rsid w:val="008E14D1"/>
    <w:rsid w:val="008E7FEC"/>
    <w:rsid w:val="008F002A"/>
    <w:rsid w:val="008F02C8"/>
    <w:rsid w:val="008F2034"/>
    <w:rsid w:val="008F3D78"/>
    <w:rsid w:val="008F4D5D"/>
    <w:rsid w:val="008F5174"/>
    <w:rsid w:val="008F79A4"/>
    <w:rsid w:val="009017EE"/>
    <w:rsid w:val="009021B8"/>
    <w:rsid w:val="0090510A"/>
    <w:rsid w:val="009051CD"/>
    <w:rsid w:val="00906BA9"/>
    <w:rsid w:val="0090726B"/>
    <w:rsid w:val="009112D4"/>
    <w:rsid w:val="00911584"/>
    <w:rsid w:val="00913660"/>
    <w:rsid w:val="00913F03"/>
    <w:rsid w:val="009153E7"/>
    <w:rsid w:val="0091554E"/>
    <w:rsid w:val="00915937"/>
    <w:rsid w:val="00916597"/>
    <w:rsid w:val="00922F10"/>
    <w:rsid w:val="009235C4"/>
    <w:rsid w:val="00924507"/>
    <w:rsid w:val="009252D1"/>
    <w:rsid w:val="0092690B"/>
    <w:rsid w:val="009312E0"/>
    <w:rsid w:val="00932912"/>
    <w:rsid w:val="00933A5F"/>
    <w:rsid w:val="00934344"/>
    <w:rsid w:val="009411B2"/>
    <w:rsid w:val="00945596"/>
    <w:rsid w:val="00946ED4"/>
    <w:rsid w:val="00952552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DB8"/>
    <w:rsid w:val="00997E3B"/>
    <w:rsid w:val="009A1349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D1287"/>
    <w:rsid w:val="009D2B94"/>
    <w:rsid w:val="009D42F7"/>
    <w:rsid w:val="009D57DC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443D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0F27"/>
    <w:rsid w:val="00A23177"/>
    <w:rsid w:val="00A240C7"/>
    <w:rsid w:val="00A26A52"/>
    <w:rsid w:val="00A3418C"/>
    <w:rsid w:val="00A345A9"/>
    <w:rsid w:val="00A348AF"/>
    <w:rsid w:val="00A35B47"/>
    <w:rsid w:val="00A35E52"/>
    <w:rsid w:val="00A35E81"/>
    <w:rsid w:val="00A363B5"/>
    <w:rsid w:val="00A41B10"/>
    <w:rsid w:val="00A44529"/>
    <w:rsid w:val="00A447D6"/>
    <w:rsid w:val="00A454C2"/>
    <w:rsid w:val="00A46675"/>
    <w:rsid w:val="00A477ED"/>
    <w:rsid w:val="00A47AFC"/>
    <w:rsid w:val="00A50434"/>
    <w:rsid w:val="00A50CD2"/>
    <w:rsid w:val="00A5283B"/>
    <w:rsid w:val="00A538A5"/>
    <w:rsid w:val="00A55012"/>
    <w:rsid w:val="00A56414"/>
    <w:rsid w:val="00A566E5"/>
    <w:rsid w:val="00A606DA"/>
    <w:rsid w:val="00A60B8B"/>
    <w:rsid w:val="00A64614"/>
    <w:rsid w:val="00A648D0"/>
    <w:rsid w:val="00A7102E"/>
    <w:rsid w:val="00A71249"/>
    <w:rsid w:val="00A712F5"/>
    <w:rsid w:val="00A7352D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A8E05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B83"/>
    <w:rsid w:val="00AF49D3"/>
    <w:rsid w:val="00AF519A"/>
    <w:rsid w:val="00AF7C99"/>
    <w:rsid w:val="00B0041E"/>
    <w:rsid w:val="00B02E5E"/>
    <w:rsid w:val="00B04050"/>
    <w:rsid w:val="00B04234"/>
    <w:rsid w:val="00B04A7C"/>
    <w:rsid w:val="00B06EDB"/>
    <w:rsid w:val="00B07826"/>
    <w:rsid w:val="00B07E9A"/>
    <w:rsid w:val="00B107B4"/>
    <w:rsid w:val="00B107DC"/>
    <w:rsid w:val="00B12DD1"/>
    <w:rsid w:val="00B1315F"/>
    <w:rsid w:val="00B132CA"/>
    <w:rsid w:val="00B1567F"/>
    <w:rsid w:val="00B16493"/>
    <w:rsid w:val="00B16946"/>
    <w:rsid w:val="00B16B86"/>
    <w:rsid w:val="00B17F7D"/>
    <w:rsid w:val="00B204B4"/>
    <w:rsid w:val="00B20A2F"/>
    <w:rsid w:val="00B20CAE"/>
    <w:rsid w:val="00B20FAF"/>
    <w:rsid w:val="00B25487"/>
    <w:rsid w:val="00B25E0E"/>
    <w:rsid w:val="00B27255"/>
    <w:rsid w:val="00B31033"/>
    <w:rsid w:val="00B33345"/>
    <w:rsid w:val="00B375E2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3EE"/>
    <w:rsid w:val="00B5249D"/>
    <w:rsid w:val="00B524DF"/>
    <w:rsid w:val="00B5269E"/>
    <w:rsid w:val="00B52CC9"/>
    <w:rsid w:val="00B54C2C"/>
    <w:rsid w:val="00B576B0"/>
    <w:rsid w:val="00B60BB3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5F11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4C88"/>
    <w:rsid w:val="00BD54B1"/>
    <w:rsid w:val="00BD73BC"/>
    <w:rsid w:val="00BE0639"/>
    <w:rsid w:val="00BE274D"/>
    <w:rsid w:val="00BE38B7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4B1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AF8"/>
    <w:rsid w:val="00CD7EEC"/>
    <w:rsid w:val="00CE32EE"/>
    <w:rsid w:val="00CE367F"/>
    <w:rsid w:val="00CE4113"/>
    <w:rsid w:val="00CE4D66"/>
    <w:rsid w:val="00CE5265"/>
    <w:rsid w:val="00CE54C3"/>
    <w:rsid w:val="00CE5A40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CF6E71"/>
    <w:rsid w:val="00D01314"/>
    <w:rsid w:val="00D04F62"/>
    <w:rsid w:val="00D06912"/>
    <w:rsid w:val="00D11203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6572"/>
    <w:rsid w:val="00D73798"/>
    <w:rsid w:val="00D7403F"/>
    <w:rsid w:val="00D75D44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73C"/>
    <w:rsid w:val="00DB1D8C"/>
    <w:rsid w:val="00DB207C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5135"/>
    <w:rsid w:val="00DD63D0"/>
    <w:rsid w:val="00DD6B93"/>
    <w:rsid w:val="00DD7963"/>
    <w:rsid w:val="00DE2B08"/>
    <w:rsid w:val="00DE2BA9"/>
    <w:rsid w:val="00DE2F29"/>
    <w:rsid w:val="00DE3C3C"/>
    <w:rsid w:val="00DE592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0E130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89B"/>
    <w:rsid w:val="00E26F83"/>
    <w:rsid w:val="00E27F3C"/>
    <w:rsid w:val="00E31DB3"/>
    <w:rsid w:val="00E34727"/>
    <w:rsid w:val="00E36EA8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1DE1"/>
    <w:rsid w:val="00E92E8E"/>
    <w:rsid w:val="00E9794D"/>
    <w:rsid w:val="00EA2641"/>
    <w:rsid w:val="00EA556D"/>
    <w:rsid w:val="00EA6273"/>
    <w:rsid w:val="00EB00C1"/>
    <w:rsid w:val="00EB19FA"/>
    <w:rsid w:val="00EB2096"/>
    <w:rsid w:val="00EC173D"/>
    <w:rsid w:val="00EC2CF4"/>
    <w:rsid w:val="00EC3006"/>
    <w:rsid w:val="00EC3A4A"/>
    <w:rsid w:val="00EC3A5E"/>
    <w:rsid w:val="00EC5BE5"/>
    <w:rsid w:val="00ED08BD"/>
    <w:rsid w:val="00ED08C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01E6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5B3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62F"/>
    <w:rsid w:val="00FB4733"/>
    <w:rsid w:val="00FB5348"/>
    <w:rsid w:val="00FB5D5A"/>
    <w:rsid w:val="00FB7706"/>
    <w:rsid w:val="00FC0FBE"/>
    <w:rsid w:val="00FC29B2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E3133"/>
    <w:rsid w:val="00FE442C"/>
    <w:rsid w:val="00FF01E8"/>
    <w:rsid w:val="00FF04CF"/>
    <w:rsid w:val="00FF27DE"/>
    <w:rsid w:val="00FF5A95"/>
    <w:rsid w:val="00FF5AD9"/>
    <w:rsid w:val="01C0AB45"/>
    <w:rsid w:val="01F0EC9B"/>
    <w:rsid w:val="03A252A5"/>
    <w:rsid w:val="03D2449E"/>
    <w:rsid w:val="04EED3BB"/>
    <w:rsid w:val="066D0487"/>
    <w:rsid w:val="06A412DF"/>
    <w:rsid w:val="06E9E1FF"/>
    <w:rsid w:val="07F4AE6F"/>
    <w:rsid w:val="086FF2B2"/>
    <w:rsid w:val="09546708"/>
    <w:rsid w:val="09702BD7"/>
    <w:rsid w:val="0973ED35"/>
    <w:rsid w:val="09C5770C"/>
    <w:rsid w:val="0A6E66BE"/>
    <w:rsid w:val="0DADD683"/>
    <w:rsid w:val="0DFFBF91"/>
    <w:rsid w:val="0E8F885E"/>
    <w:rsid w:val="0ED76288"/>
    <w:rsid w:val="101DDCFA"/>
    <w:rsid w:val="1039999D"/>
    <w:rsid w:val="103C54DC"/>
    <w:rsid w:val="104DB312"/>
    <w:rsid w:val="114DBD2C"/>
    <w:rsid w:val="11873AC0"/>
    <w:rsid w:val="119A60C9"/>
    <w:rsid w:val="11F35E25"/>
    <w:rsid w:val="127E46B2"/>
    <w:rsid w:val="12E85E9D"/>
    <w:rsid w:val="12F71EF3"/>
    <w:rsid w:val="13115652"/>
    <w:rsid w:val="137C6118"/>
    <w:rsid w:val="138103A5"/>
    <w:rsid w:val="1507724B"/>
    <w:rsid w:val="158E9491"/>
    <w:rsid w:val="15A0F4D3"/>
    <w:rsid w:val="165386AA"/>
    <w:rsid w:val="18A18BBE"/>
    <w:rsid w:val="18FF9FEA"/>
    <w:rsid w:val="19194EB9"/>
    <w:rsid w:val="1948179C"/>
    <w:rsid w:val="1955BF6B"/>
    <w:rsid w:val="1A486420"/>
    <w:rsid w:val="1A6205B4"/>
    <w:rsid w:val="1A633EF2"/>
    <w:rsid w:val="1C9393EB"/>
    <w:rsid w:val="1D7D1A7D"/>
    <w:rsid w:val="1DF0EA86"/>
    <w:rsid w:val="1E0E89BA"/>
    <w:rsid w:val="1E4DC8D9"/>
    <w:rsid w:val="1E5173FE"/>
    <w:rsid w:val="1E54E200"/>
    <w:rsid w:val="1ED45896"/>
    <w:rsid w:val="1F02030D"/>
    <w:rsid w:val="1F06DD45"/>
    <w:rsid w:val="1F478D03"/>
    <w:rsid w:val="1F9571BB"/>
    <w:rsid w:val="1FC7DB79"/>
    <w:rsid w:val="202AC862"/>
    <w:rsid w:val="207028F7"/>
    <w:rsid w:val="20BBD388"/>
    <w:rsid w:val="210DE875"/>
    <w:rsid w:val="2146E5F6"/>
    <w:rsid w:val="215131FE"/>
    <w:rsid w:val="2180846F"/>
    <w:rsid w:val="231C74F0"/>
    <w:rsid w:val="2356F707"/>
    <w:rsid w:val="23A9FEF0"/>
    <w:rsid w:val="24165A0E"/>
    <w:rsid w:val="24645C51"/>
    <w:rsid w:val="2489EB71"/>
    <w:rsid w:val="24DF1F0C"/>
    <w:rsid w:val="24EA0F50"/>
    <w:rsid w:val="24F12B57"/>
    <w:rsid w:val="25492673"/>
    <w:rsid w:val="256F0405"/>
    <w:rsid w:val="25AF88EB"/>
    <w:rsid w:val="26241C6F"/>
    <w:rsid w:val="2685DFB1"/>
    <w:rsid w:val="268C2E0D"/>
    <w:rsid w:val="26A51816"/>
    <w:rsid w:val="26E65819"/>
    <w:rsid w:val="26F04CB7"/>
    <w:rsid w:val="270AD466"/>
    <w:rsid w:val="27F169E0"/>
    <w:rsid w:val="2822BD6D"/>
    <w:rsid w:val="28A6EF8F"/>
    <w:rsid w:val="28C86CD4"/>
    <w:rsid w:val="28FAAB7E"/>
    <w:rsid w:val="29DC517A"/>
    <w:rsid w:val="2A427528"/>
    <w:rsid w:val="2AAB160D"/>
    <w:rsid w:val="2BB9C93C"/>
    <w:rsid w:val="2BC5B33A"/>
    <w:rsid w:val="2D9BDDF7"/>
    <w:rsid w:val="2E361CE1"/>
    <w:rsid w:val="2ECC54EC"/>
    <w:rsid w:val="2FAC3FDD"/>
    <w:rsid w:val="301FE62D"/>
    <w:rsid w:val="30F1FE69"/>
    <w:rsid w:val="30FA9C84"/>
    <w:rsid w:val="316401CC"/>
    <w:rsid w:val="31937D2E"/>
    <w:rsid w:val="31DDD3D6"/>
    <w:rsid w:val="325824DD"/>
    <w:rsid w:val="327110F8"/>
    <w:rsid w:val="334B4EFF"/>
    <w:rsid w:val="340847C6"/>
    <w:rsid w:val="34203AB7"/>
    <w:rsid w:val="34340D0B"/>
    <w:rsid w:val="3438CFF6"/>
    <w:rsid w:val="3470BA02"/>
    <w:rsid w:val="350E5A7A"/>
    <w:rsid w:val="351C43F6"/>
    <w:rsid w:val="358255EF"/>
    <w:rsid w:val="35B0692A"/>
    <w:rsid w:val="368FCD99"/>
    <w:rsid w:val="372DFA15"/>
    <w:rsid w:val="376BADCD"/>
    <w:rsid w:val="3774637B"/>
    <w:rsid w:val="3790E643"/>
    <w:rsid w:val="37D27993"/>
    <w:rsid w:val="37DFB470"/>
    <w:rsid w:val="381E56F2"/>
    <w:rsid w:val="39294909"/>
    <w:rsid w:val="39869B82"/>
    <w:rsid w:val="399F715D"/>
    <w:rsid w:val="39B08B84"/>
    <w:rsid w:val="3A7FB852"/>
    <w:rsid w:val="3A88AF30"/>
    <w:rsid w:val="3AA2C578"/>
    <w:rsid w:val="3AAE3ED3"/>
    <w:rsid w:val="3B4CBC3C"/>
    <w:rsid w:val="3B74F0DE"/>
    <w:rsid w:val="3B887370"/>
    <w:rsid w:val="3BDB7906"/>
    <w:rsid w:val="3C08C54F"/>
    <w:rsid w:val="3C19D45D"/>
    <w:rsid w:val="3C43F9DC"/>
    <w:rsid w:val="3CC57857"/>
    <w:rsid w:val="3D1E00BB"/>
    <w:rsid w:val="3DB3AD99"/>
    <w:rsid w:val="3DDA663A"/>
    <w:rsid w:val="3DDE97AD"/>
    <w:rsid w:val="3DEDCF91"/>
    <w:rsid w:val="3E3F6A5F"/>
    <w:rsid w:val="3E4DF05D"/>
    <w:rsid w:val="3F0F7B4E"/>
    <w:rsid w:val="40ADE9AD"/>
    <w:rsid w:val="40F16732"/>
    <w:rsid w:val="40F817E8"/>
    <w:rsid w:val="40FC656C"/>
    <w:rsid w:val="417DF8BF"/>
    <w:rsid w:val="41A08861"/>
    <w:rsid w:val="4268F41E"/>
    <w:rsid w:val="43600D7A"/>
    <w:rsid w:val="4373E1F5"/>
    <w:rsid w:val="43EB9DCE"/>
    <w:rsid w:val="4443E642"/>
    <w:rsid w:val="45002DB7"/>
    <w:rsid w:val="4556DADE"/>
    <w:rsid w:val="45A698D4"/>
    <w:rsid w:val="45D966F9"/>
    <w:rsid w:val="465D1652"/>
    <w:rsid w:val="46B62DEC"/>
    <w:rsid w:val="46B6ECA2"/>
    <w:rsid w:val="4747A2DE"/>
    <w:rsid w:val="474B3B83"/>
    <w:rsid w:val="4750514B"/>
    <w:rsid w:val="477B8704"/>
    <w:rsid w:val="47D6D79F"/>
    <w:rsid w:val="47F6A188"/>
    <w:rsid w:val="48204297"/>
    <w:rsid w:val="48736250"/>
    <w:rsid w:val="48945948"/>
    <w:rsid w:val="4894EB32"/>
    <w:rsid w:val="49024761"/>
    <w:rsid w:val="4987DF73"/>
    <w:rsid w:val="4AB327C6"/>
    <w:rsid w:val="4AFB9F96"/>
    <w:rsid w:val="4B1CF7D8"/>
    <w:rsid w:val="4B2E424A"/>
    <w:rsid w:val="4B540396"/>
    <w:rsid w:val="4C3E1510"/>
    <w:rsid w:val="4C4EF827"/>
    <w:rsid w:val="4CC304D1"/>
    <w:rsid w:val="4D21A686"/>
    <w:rsid w:val="4DE2DB02"/>
    <w:rsid w:val="4F8698E9"/>
    <w:rsid w:val="4FD0041E"/>
    <w:rsid w:val="50E35C10"/>
    <w:rsid w:val="5164DB1B"/>
    <w:rsid w:val="522CC2A5"/>
    <w:rsid w:val="523CA892"/>
    <w:rsid w:val="52BE39AB"/>
    <w:rsid w:val="53332A90"/>
    <w:rsid w:val="534615F4"/>
    <w:rsid w:val="53662700"/>
    <w:rsid w:val="545CD5D9"/>
    <w:rsid w:val="54B1D36F"/>
    <w:rsid w:val="5538BCFB"/>
    <w:rsid w:val="553A661E"/>
    <w:rsid w:val="555A55C9"/>
    <w:rsid w:val="556E1DC8"/>
    <w:rsid w:val="557A042E"/>
    <w:rsid w:val="557BAADD"/>
    <w:rsid w:val="559D779C"/>
    <w:rsid w:val="55D4C785"/>
    <w:rsid w:val="55F5DA6D"/>
    <w:rsid w:val="5733FF0E"/>
    <w:rsid w:val="57AFBEC1"/>
    <w:rsid w:val="584EF9BA"/>
    <w:rsid w:val="58A397E9"/>
    <w:rsid w:val="58BFE1E4"/>
    <w:rsid w:val="58F60002"/>
    <w:rsid w:val="592D7B2F"/>
    <w:rsid w:val="59DC4CDA"/>
    <w:rsid w:val="5A262502"/>
    <w:rsid w:val="5B35AFD7"/>
    <w:rsid w:val="5B42EC55"/>
    <w:rsid w:val="5BA3E626"/>
    <w:rsid w:val="5BC2DCF9"/>
    <w:rsid w:val="5BD4E0A7"/>
    <w:rsid w:val="5C651BF1"/>
    <w:rsid w:val="5C9385CC"/>
    <w:rsid w:val="5D6681A1"/>
    <w:rsid w:val="5DDC298A"/>
    <w:rsid w:val="5DEC7234"/>
    <w:rsid w:val="5E335710"/>
    <w:rsid w:val="5E86E625"/>
    <w:rsid w:val="5F5C9666"/>
    <w:rsid w:val="5F5CB87C"/>
    <w:rsid w:val="5F66C089"/>
    <w:rsid w:val="5F772D63"/>
    <w:rsid w:val="5FAF5850"/>
    <w:rsid w:val="5FD38158"/>
    <w:rsid w:val="603353C8"/>
    <w:rsid w:val="60858F62"/>
    <w:rsid w:val="60E16B2C"/>
    <w:rsid w:val="613EDB70"/>
    <w:rsid w:val="6207256E"/>
    <w:rsid w:val="621327AA"/>
    <w:rsid w:val="62675D0B"/>
    <w:rsid w:val="649BD4E9"/>
    <w:rsid w:val="653C700C"/>
    <w:rsid w:val="6558776E"/>
    <w:rsid w:val="65C32CCA"/>
    <w:rsid w:val="6657392D"/>
    <w:rsid w:val="66720645"/>
    <w:rsid w:val="66E698CD"/>
    <w:rsid w:val="66F4D0E6"/>
    <w:rsid w:val="66F9D4DF"/>
    <w:rsid w:val="66FC5B98"/>
    <w:rsid w:val="670AA3B9"/>
    <w:rsid w:val="672F109D"/>
    <w:rsid w:val="67759F94"/>
    <w:rsid w:val="67C4CA10"/>
    <w:rsid w:val="681E0168"/>
    <w:rsid w:val="6890A147"/>
    <w:rsid w:val="6944C89F"/>
    <w:rsid w:val="69AD7EA6"/>
    <w:rsid w:val="6A1E398F"/>
    <w:rsid w:val="6A2C71A8"/>
    <w:rsid w:val="6A5044C0"/>
    <w:rsid w:val="6A90ECB6"/>
    <w:rsid w:val="6B13E1C3"/>
    <w:rsid w:val="6B1AA5CC"/>
    <w:rsid w:val="6C260D83"/>
    <w:rsid w:val="6C5BCB1F"/>
    <w:rsid w:val="6CABF365"/>
    <w:rsid w:val="6D2733AC"/>
    <w:rsid w:val="6D466977"/>
    <w:rsid w:val="6D55DA51"/>
    <w:rsid w:val="6D638953"/>
    <w:rsid w:val="6D83AC2E"/>
    <w:rsid w:val="6D95AC5C"/>
    <w:rsid w:val="6DACC702"/>
    <w:rsid w:val="6ED4DEB0"/>
    <w:rsid w:val="6EF4AD55"/>
    <w:rsid w:val="6EFDB091"/>
    <w:rsid w:val="6EFF59B4"/>
    <w:rsid w:val="6F9B59AA"/>
    <w:rsid w:val="6FAAD9C5"/>
    <w:rsid w:val="6FCD69A0"/>
    <w:rsid w:val="70276FBA"/>
    <w:rsid w:val="70295674"/>
    <w:rsid w:val="708F9BE5"/>
    <w:rsid w:val="709B2A15"/>
    <w:rsid w:val="70FD0A0E"/>
    <w:rsid w:val="711CAC36"/>
    <w:rsid w:val="711E3E28"/>
    <w:rsid w:val="714F7C07"/>
    <w:rsid w:val="719EFFED"/>
    <w:rsid w:val="71DA808E"/>
    <w:rsid w:val="720871C5"/>
    <w:rsid w:val="72A48010"/>
    <w:rsid w:val="73590503"/>
    <w:rsid w:val="7394CF66"/>
    <w:rsid w:val="73F3A35B"/>
    <w:rsid w:val="74B09BB4"/>
    <w:rsid w:val="7578D742"/>
    <w:rsid w:val="757C4CBF"/>
    <w:rsid w:val="75955DD4"/>
    <w:rsid w:val="75DBFB45"/>
    <w:rsid w:val="75F7E55F"/>
    <w:rsid w:val="7609D3FC"/>
    <w:rsid w:val="76775EC4"/>
    <w:rsid w:val="76F2CC3B"/>
    <w:rsid w:val="773D8665"/>
    <w:rsid w:val="7789D7C4"/>
    <w:rsid w:val="77D7572D"/>
    <w:rsid w:val="78097FAE"/>
    <w:rsid w:val="7930D0CE"/>
    <w:rsid w:val="79A38D69"/>
    <w:rsid w:val="7A19D60F"/>
    <w:rsid w:val="7A2BC1B9"/>
    <w:rsid w:val="7A345D59"/>
    <w:rsid w:val="7A4D269A"/>
    <w:rsid w:val="7A84C2AF"/>
    <w:rsid w:val="7BE299C2"/>
    <w:rsid w:val="7BE3C9FE"/>
    <w:rsid w:val="7C210E81"/>
    <w:rsid w:val="7CB90069"/>
    <w:rsid w:val="7DA67970"/>
    <w:rsid w:val="7E12BADD"/>
    <w:rsid w:val="7E2E94AC"/>
    <w:rsid w:val="7E6DF3BD"/>
    <w:rsid w:val="7F69F948"/>
    <w:rsid w:val="7FADD914"/>
    <w:rsid w:val="7FF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6A2BD7E4-7F2C-4861-86AF-914EF6CC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bold" w:hAnsi="@Yu Gothic UI Semi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BD4C88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A648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092C03"/>
    <w:rPr>
      <w:color w:val="800080" w:themeColor="followedHyperlink"/>
      <w:u w:val="single"/>
    </w:rPr>
  </w:style>
  <w:style w:type="paragraph" w:customStyle="1" w:styleId="CRCoverPage">
    <w:name w:val="CR Cover Page"/>
    <w:rsid w:val="00786FAA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newsroom/gsma_resources/httpwww-gsma-comnewsroomwp-contentuploadsir-67-v23-0-pdf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4794F"/>
    <w:rsid w:val="001733CB"/>
    <w:rsid w:val="001E5DB8"/>
    <w:rsid w:val="001E6675"/>
    <w:rsid w:val="001F24E9"/>
    <w:rsid w:val="0020610A"/>
    <w:rsid w:val="00207B64"/>
    <w:rsid w:val="00214D06"/>
    <w:rsid w:val="002203C0"/>
    <w:rsid w:val="00252653"/>
    <w:rsid w:val="00266D06"/>
    <w:rsid w:val="002A2C77"/>
    <w:rsid w:val="002F1EFB"/>
    <w:rsid w:val="00314D9C"/>
    <w:rsid w:val="00351DEF"/>
    <w:rsid w:val="00355305"/>
    <w:rsid w:val="003F083E"/>
    <w:rsid w:val="004046E4"/>
    <w:rsid w:val="004317D8"/>
    <w:rsid w:val="00434918"/>
    <w:rsid w:val="00464111"/>
    <w:rsid w:val="004969FF"/>
    <w:rsid w:val="00504115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3131A"/>
    <w:rsid w:val="007B7A47"/>
    <w:rsid w:val="007C6978"/>
    <w:rsid w:val="007D116D"/>
    <w:rsid w:val="007F2C29"/>
    <w:rsid w:val="00823082"/>
    <w:rsid w:val="00827AA6"/>
    <w:rsid w:val="008A6EF7"/>
    <w:rsid w:val="008B637A"/>
    <w:rsid w:val="00916E17"/>
    <w:rsid w:val="009417CD"/>
    <w:rsid w:val="009637BF"/>
    <w:rsid w:val="0098084D"/>
    <w:rsid w:val="00992AC4"/>
    <w:rsid w:val="009B10BF"/>
    <w:rsid w:val="009E0FF8"/>
    <w:rsid w:val="00AD5C30"/>
    <w:rsid w:val="00AE54AD"/>
    <w:rsid w:val="00AF710C"/>
    <w:rsid w:val="00B05F84"/>
    <w:rsid w:val="00B0678C"/>
    <w:rsid w:val="00B41CE4"/>
    <w:rsid w:val="00B616A4"/>
    <w:rsid w:val="00BA05F8"/>
    <w:rsid w:val="00C11929"/>
    <w:rsid w:val="00C320CF"/>
    <w:rsid w:val="00C41BA3"/>
    <w:rsid w:val="00C819C8"/>
    <w:rsid w:val="00CB7570"/>
    <w:rsid w:val="00D375E3"/>
    <w:rsid w:val="00D44118"/>
    <w:rsid w:val="00D63D3A"/>
    <w:rsid w:val="00D96815"/>
    <w:rsid w:val="00DD60ED"/>
    <w:rsid w:val="00DE727A"/>
    <w:rsid w:val="00E05374"/>
    <w:rsid w:val="00E34DBC"/>
    <w:rsid w:val="00E75624"/>
    <w:rsid w:val="00E75FD0"/>
    <w:rsid w:val="00F37E18"/>
    <w:rsid w:val="00F55CEB"/>
    <w:rsid w:val="00F76F5E"/>
    <w:rsid w:val="00F847BC"/>
    <w:rsid w:val="00F9482B"/>
    <w:rsid w:val="00FB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4" ma:contentTypeDescription="Create a new document." ma:contentTypeScope="" ma:versionID="01035a5e00ab848cd889fc41eb2b6a1b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7983e3e83cbff14adbb6129325737b17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595F36-1E99-4D28-B1D0-35C5DF2C2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3C92427-605F-42E1-87FC-2EBC439516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8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29.274_CR2105_(Rel-17)_RPCPSET</cp:lastModifiedBy>
  <cp:revision>10</cp:revision>
  <cp:lastPrinted>2023-10-04T05:40:00Z</cp:lastPrinted>
  <dcterms:created xsi:type="dcterms:W3CDTF">2024-05-02T09:20:00Z</dcterms:created>
  <dcterms:modified xsi:type="dcterms:W3CDTF">2024-06-25T08:56:00Z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